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6E17D" w14:textId="77777777" w:rsidR="00BC2A4F" w:rsidRDefault="00BC2A4F" w:rsidP="00BC2A4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RUSSELL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fl.1422)</w:t>
      </w:r>
    </w:p>
    <w:p w14:paraId="68C5164E" w14:textId="77777777" w:rsidR="00BC2A4F" w:rsidRDefault="00BC2A4F" w:rsidP="00BC2A4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Bridge Ward, London.</w:t>
      </w:r>
    </w:p>
    <w:p w14:paraId="6BF59A62" w14:textId="77777777" w:rsidR="00BC2A4F" w:rsidRDefault="00BC2A4F" w:rsidP="00BC2A4F">
      <w:pPr>
        <w:pStyle w:val="NoSpacing"/>
        <w:rPr>
          <w:rFonts w:cs="Times New Roman"/>
          <w:szCs w:val="24"/>
        </w:rPr>
      </w:pPr>
    </w:p>
    <w:p w14:paraId="4830840F" w14:textId="77777777" w:rsidR="00BC2A4F" w:rsidRDefault="00BC2A4F" w:rsidP="00BC2A4F">
      <w:pPr>
        <w:pStyle w:val="NoSpacing"/>
        <w:rPr>
          <w:rFonts w:cs="Times New Roman"/>
          <w:szCs w:val="24"/>
        </w:rPr>
      </w:pPr>
    </w:p>
    <w:p w14:paraId="08470101" w14:textId="77777777" w:rsidR="00BC2A4F" w:rsidRDefault="00BC2A4F" w:rsidP="00BC2A4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Jan.1422</w:t>
      </w:r>
      <w:r>
        <w:rPr>
          <w:rFonts w:cs="Times New Roman"/>
          <w:szCs w:val="24"/>
        </w:rPr>
        <w:tab/>
        <w:t>He was elected one of the Constables.</w:t>
      </w:r>
    </w:p>
    <w:p w14:paraId="26FE36C4" w14:textId="77777777" w:rsidR="00BC2A4F" w:rsidRDefault="00BC2A4F" w:rsidP="00BC2A4F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0187C7E9" w14:textId="77777777" w:rsidR="00BC2A4F" w:rsidRDefault="00BC2A4F" w:rsidP="00BC2A4F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p.546)</w:t>
      </w:r>
    </w:p>
    <w:p w14:paraId="510CECCB" w14:textId="77777777" w:rsidR="00BC2A4F" w:rsidRDefault="00BC2A4F" w:rsidP="00BC2A4F">
      <w:pPr>
        <w:pStyle w:val="NoSpacing"/>
        <w:rPr>
          <w:rFonts w:eastAsia="Times New Roman" w:cs="Times New Roman"/>
          <w:szCs w:val="24"/>
        </w:rPr>
      </w:pPr>
    </w:p>
    <w:p w14:paraId="77E4F598" w14:textId="77777777" w:rsidR="00BC2A4F" w:rsidRDefault="00BC2A4F" w:rsidP="00BC2A4F">
      <w:pPr>
        <w:pStyle w:val="NoSpacing"/>
        <w:rPr>
          <w:rFonts w:eastAsia="Times New Roman" w:cs="Times New Roman"/>
          <w:szCs w:val="24"/>
        </w:rPr>
      </w:pPr>
    </w:p>
    <w:p w14:paraId="25AEC952" w14:textId="77777777" w:rsidR="00BC2A4F" w:rsidRPr="00B17F7D" w:rsidRDefault="00BC2A4F" w:rsidP="00BC2A4F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</w:rPr>
        <w:t>23 April 2023</w:t>
      </w:r>
    </w:p>
    <w:p w14:paraId="161D69D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AC642" w14:textId="77777777" w:rsidR="00BC2A4F" w:rsidRDefault="00BC2A4F" w:rsidP="009139A6">
      <w:r>
        <w:separator/>
      </w:r>
    </w:p>
  </w:endnote>
  <w:endnote w:type="continuationSeparator" w:id="0">
    <w:p w14:paraId="66C3BFF4" w14:textId="77777777" w:rsidR="00BC2A4F" w:rsidRDefault="00BC2A4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DBF4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BAE9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26D9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257FE" w14:textId="77777777" w:rsidR="00BC2A4F" w:rsidRDefault="00BC2A4F" w:rsidP="009139A6">
      <w:r>
        <w:separator/>
      </w:r>
    </w:p>
  </w:footnote>
  <w:footnote w:type="continuationSeparator" w:id="0">
    <w:p w14:paraId="7AECC4A9" w14:textId="77777777" w:rsidR="00BC2A4F" w:rsidRDefault="00BC2A4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7C0A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00D9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5D05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A4F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C2A4F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79E4A7"/>
  <w15:chartTrackingRefBased/>
  <w15:docId w15:val="{246DC2A0-3565-41FF-957C-80211FE14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2023-04-23T20:44:00Z</dcterms:created>
  <dcterms:modified xsi:type="dcterms:W3CDTF">2023-04-23T20:45:00Z</dcterms:modified>
</cp:coreProperties>
</file>